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898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ÖZ-Norderstedt_Baugrubenverfüllun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chließung Baugrube und Rückbau Trägerbohlenwand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